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17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BLOWEBELLE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177AF" w:rsidRDefault="00217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7AF" w:rsidRDefault="00217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7AF" w:rsidRDefault="00217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Ipswich into</w:t>
      </w:r>
    </w:p>
    <w:p w:rsidR="002177AF" w:rsidRDefault="00217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held by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Wyngefeld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177AF" w:rsidRDefault="002177A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="00332377" w:rsidRPr="001B48B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="00332377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="00332377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="00332377">
        <w:rPr>
          <w:rFonts w:ascii="Times New Roman" w:hAnsi="Times New Roman" w:cs="Times New Roman"/>
          <w:sz w:val="24"/>
          <w:szCs w:val="24"/>
        </w:rPr>
        <w:t xml:space="preserve"> 21-49)</w:t>
      </w:r>
    </w:p>
    <w:p w:rsidR="00332377" w:rsidRDefault="0033237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32377" w:rsidRDefault="0033237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32377" w:rsidRPr="002177AF" w:rsidRDefault="0033237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October 2015 </w:t>
      </w:r>
      <w:bookmarkStart w:id="0" w:name="_GoBack"/>
      <w:bookmarkEnd w:id="0"/>
    </w:p>
    <w:sectPr w:rsidR="00332377" w:rsidRPr="002177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7AF" w:rsidRDefault="002177AF" w:rsidP="00564E3C">
      <w:pPr>
        <w:spacing w:after="0" w:line="240" w:lineRule="auto"/>
      </w:pPr>
      <w:r>
        <w:separator/>
      </w:r>
    </w:p>
  </w:endnote>
  <w:endnote w:type="continuationSeparator" w:id="0">
    <w:p w:rsidR="002177AF" w:rsidRDefault="002177A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177AF">
      <w:rPr>
        <w:rFonts w:ascii="Times New Roman" w:hAnsi="Times New Roman" w:cs="Times New Roman"/>
        <w:noProof/>
        <w:sz w:val="24"/>
        <w:szCs w:val="24"/>
      </w:rPr>
      <w:t>15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7AF" w:rsidRDefault="002177AF" w:rsidP="00564E3C">
      <w:pPr>
        <w:spacing w:after="0" w:line="240" w:lineRule="auto"/>
      </w:pPr>
      <w:r>
        <w:separator/>
      </w:r>
    </w:p>
  </w:footnote>
  <w:footnote w:type="continuationSeparator" w:id="0">
    <w:p w:rsidR="002177AF" w:rsidRDefault="002177A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AF"/>
    <w:rsid w:val="002177AF"/>
    <w:rsid w:val="0033237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1124"/>
  <w15:chartTrackingRefBased/>
  <w15:docId w15:val="{EDFE901B-4FA3-4C80-BBE2-5BEAA66C4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323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25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2015-10-15T20:02:00Z</dcterms:created>
  <dcterms:modified xsi:type="dcterms:W3CDTF">2015-10-15T20:27:00Z</dcterms:modified>
</cp:coreProperties>
</file>